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154D" w14:textId="77777777" w:rsidR="008D23CB" w:rsidRDefault="008D23CB" w:rsidP="008D23CB">
      <w:pPr>
        <w:pStyle w:val="NoSpacing"/>
        <w:jc w:val="right"/>
      </w:pPr>
      <w:r>
        <w:t>Name: __________________</w:t>
      </w:r>
    </w:p>
    <w:p w14:paraId="48473032" w14:textId="77777777" w:rsidR="008D23CB" w:rsidRDefault="008D23CB" w:rsidP="008D23CB">
      <w:pPr>
        <w:pStyle w:val="NoSpacing"/>
        <w:jc w:val="right"/>
      </w:pPr>
      <w:r>
        <w:t>Period: __________________</w:t>
      </w:r>
    </w:p>
    <w:p w14:paraId="031E1653" w14:textId="03E3B57A" w:rsidR="005F1F41" w:rsidRDefault="003D5DE5" w:rsidP="005F1F41">
      <w:pPr>
        <w:pStyle w:val="Title"/>
      </w:pPr>
      <w:r>
        <w:t>Pacing</w:t>
      </w:r>
    </w:p>
    <w:p w14:paraId="40094243" w14:textId="2FE5A2CB" w:rsidR="003D5DE5" w:rsidRPr="000206E8" w:rsidRDefault="003D5DE5" w:rsidP="003D5DE5">
      <w:pPr>
        <w:pStyle w:val="Instructions"/>
      </w:pPr>
      <w:r w:rsidRPr="000206E8">
        <w:t xml:space="preserve">Pacing is a useful way to estimate a distance in the field without the need for measuring equipment.  In this exercise you will determine your pace distance then determine a distance by pacing. </w:t>
      </w:r>
    </w:p>
    <w:p w14:paraId="31F9C082" w14:textId="3E3FC7ED" w:rsidR="005F1F41" w:rsidRPr="00C04144" w:rsidRDefault="005F1F41" w:rsidP="005F1F41"/>
    <w:p w14:paraId="06EFC844" w14:textId="77777777" w:rsidR="005F1F41" w:rsidRDefault="005F1F41" w:rsidP="005F1F41">
      <w:pPr>
        <w:pStyle w:val="Heading1"/>
        <w:sectPr w:rsidR="005F1F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8B10BC" w14:textId="77777777" w:rsidR="005F1F41" w:rsidRDefault="005F1F41" w:rsidP="005F1F41">
      <w:pPr>
        <w:pStyle w:val="Heading1"/>
      </w:pPr>
      <w:r>
        <w:t xml:space="preserve">Materials </w:t>
      </w:r>
    </w:p>
    <w:p w14:paraId="1E64AB2A" w14:textId="74DF5C19" w:rsidR="005F1F41" w:rsidRDefault="003D5DE5" w:rsidP="005F1F41">
      <w:pPr>
        <w:pStyle w:val="NoSpacing"/>
      </w:pPr>
      <w:r>
        <w:t>Handout</w:t>
      </w:r>
    </w:p>
    <w:p w14:paraId="516B88A4" w14:textId="36FF346D" w:rsidR="005F1F41" w:rsidRDefault="005F1F41" w:rsidP="005F1F41">
      <w:pPr>
        <w:pStyle w:val="Heading1"/>
      </w:pPr>
      <w:r>
        <w:t>Tools</w:t>
      </w:r>
    </w:p>
    <w:p w14:paraId="1EE5A5A6" w14:textId="6F8C5289" w:rsidR="005F1F41" w:rsidRDefault="005F1F41" w:rsidP="005F1F41">
      <w:pPr>
        <w:pStyle w:val="NoSpacing"/>
      </w:pPr>
      <w:r>
        <w:t>100 tape</w:t>
      </w:r>
    </w:p>
    <w:p w14:paraId="754747EE" w14:textId="08F76390" w:rsidR="003D5DE5" w:rsidRDefault="003D5DE5" w:rsidP="005F1F41">
      <w:pPr>
        <w:pStyle w:val="NoSpacing"/>
      </w:pPr>
      <w:r>
        <w:t>Surveyors Arrows</w:t>
      </w:r>
      <w:r w:rsidR="00293248">
        <w:t xml:space="preserve"> or Traffic Cones</w:t>
      </w:r>
    </w:p>
    <w:p w14:paraId="05F55855" w14:textId="34E799BC" w:rsidR="003D5DE5" w:rsidRDefault="003D5DE5" w:rsidP="005F1F41">
      <w:pPr>
        <w:pStyle w:val="NoSpacing"/>
      </w:pPr>
      <w:r>
        <w:t>Calculator</w:t>
      </w:r>
    </w:p>
    <w:p w14:paraId="37E28E94" w14:textId="77777777" w:rsidR="005F1F41" w:rsidRDefault="005F1F41" w:rsidP="005F1F41">
      <w:pPr>
        <w:pStyle w:val="Heading2"/>
        <w:sectPr w:rsidR="005F1F41" w:rsidSect="005F1F4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34DF5E0" w14:textId="77777777" w:rsidR="005F1F41" w:rsidRDefault="005F1F41" w:rsidP="005F1F41">
      <w:pPr>
        <w:pStyle w:val="Heading1"/>
      </w:pPr>
      <w:r>
        <w:t>Procedure</w:t>
      </w:r>
    </w:p>
    <w:p w14:paraId="52DA5368" w14:textId="6335FFCE" w:rsidR="003D5DE5" w:rsidRDefault="003D5DE5" w:rsidP="003D5DE5">
      <w:pPr>
        <w:pStyle w:val="ListParagraph"/>
        <w:numPr>
          <w:ilvl w:val="0"/>
          <w:numId w:val="37"/>
        </w:numPr>
      </w:pPr>
      <w:r>
        <w:t xml:space="preserve">Walk the course 4 times </w:t>
      </w:r>
      <w:r w:rsidR="005550A4">
        <w:t xml:space="preserve">(twice up and twice back) </w:t>
      </w:r>
      <w:r w:rsidR="00D863B4">
        <w:t>in a normal stride.  R</w:t>
      </w:r>
      <w:r>
        <w:t>ecord the number of steps on the data sheet</w:t>
      </w:r>
      <w:r w:rsidR="00293248">
        <w:t xml:space="preserve">. </w:t>
      </w:r>
      <w:r>
        <w:t>For example:</w:t>
      </w:r>
    </w:p>
    <w:p w14:paraId="1CBE8C5C" w14:textId="2339D571" w:rsidR="003D5DE5" w:rsidRDefault="003D5DE5" w:rsidP="00293248">
      <w:pPr>
        <w:pStyle w:val="ListParagraph"/>
        <w:ind w:firstLine="720"/>
      </w:pPr>
      <w:r>
        <w:t>40    +    41    +    39    +    41    =     161(Total steps)</w:t>
      </w:r>
    </w:p>
    <w:p w14:paraId="7CBE20E5" w14:textId="44340780" w:rsidR="005550A4" w:rsidRDefault="005550A4" w:rsidP="005550A4">
      <w:r>
        <w:tab/>
        <w:t xml:space="preserve">Note the variation between each </w:t>
      </w:r>
      <w:r w:rsidR="00D863B4">
        <w:t xml:space="preserve">walk should not the more than a couple of steps. </w:t>
      </w:r>
    </w:p>
    <w:p w14:paraId="551B5526" w14:textId="3A751761" w:rsidR="003D5DE5" w:rsidRDefault="003D5DE5" w:rsidP="003D5DE5">
      <w:pPr>
        <w:pStyle w:val="ListParagraph"/>
        <w:numPr>
          <w:ilvl w:val="0"/>
          <w:numId w:val="37"/>
        </w:numPr>
      </w:pPr>
      <w:r>
        <w:t>On the data sheet divide total paces by 400' to determine average number of steps.  For example</w:t>
      </w:r>
      <w:r w:rsidR="001179F3">
        <w:t>:</w:t>
      </w:r>
    </w:p>
    <w:p w14:paraId="149E87B2" w14:textId="36B3101E" w:rsidR="003D5DE5" w:rsidRDefault="003D5DE5" w:rsidP="00293248">
      <w:pPr>
        <w:pStyle w:val="ListParagraph"/>
        <w:ind w:firstLine="720"/>
      </w:pPr>
      <w:r>
        <w:t xml:space="preserve">Total paces 400'   </w:t>
      </w:r>
      <w:r w:rsidRPr="003D5DE5">
        <w:rPr>
          <w:rFonts w:cs="Arial"/>
        </w:rPr>
        <w:t>÷</w:t>
      </w:r>
      <w:r>
        <w:t xml:space="preserve">  161   = 2.5 feet/step</w:t>
      </w:r>
    </w:p>
    <w:p w14:paraId="20C878EE" w14:textId="77777777" w:rsidR="003D5DE5" w:rsidRDefault="003D5DE5" w:rsidP="003D5DE5">
      <w:pPr>
        <w:pStyle w:val="ListParagraph"/>
        <w:numPr>
          <w:ilvl w:val="0"/>
          <w:numId w:val="37"/>
        </w:numPr>
      </w:pPr>
      <w:r>
        <w:t>Determine the unknown distance by pacing.  Record on the data sheet.  For example:</w:t>
      </w:r>
    </w:p>
    <w:p w14:paraId="45D3FDF4" w14:textId="259FBFD2" w:rsidR="003D5DE5" w:rsidRDefault="003D5DE5" w:rsidP="00293248">
      <w:pPr>
        <w:pStyle w:val="ListParagraph"/>
        <w:ind w:firstLine="720"/>
      </w:pPr>
      <w:r>
        <w:t>62 steps X 2.5  feet/pace = 155 feet</w:t>
      </w:r>
    </w:p>
    <w:p w14:paraId="70C25C05" w14:textId="77777777" w:rsidR="003D5DE5" w:rsidRDefault="003D5DE5" w:rsidP="003D5DE5">
      <w:pPr>
        <w:pStyle w:val="Instructions"/>
      </w:pPr>
    </w:p>
    <w:p w14:paraId="6B51189C" w14:textId="77777777" w:rsidR="003D5DE5" w:rsidRDefault="003D5DE5" w:rsidP="003D5DE5">
      <w:pPr>
        <w:pStyle w:val="Instructions"/>
      </w:pPr>
    </w:p>
    <w:p w14:paraId="212A0EFC" w14:textId="77777777" w:rsidR="003D5DE5" w:rsidRPr="0021354A" w:rsidRDefault="003D5DE5" w:rsidP="003D5DE5">
      <w:pPr>
        <w:pStyle w:val="Instructions"/>
        <w:rPr>
          <w:b/>
        </w:rPr>
      </w:pPr>
      <w:r w:rsidRPr="0021354A">
        <w:rPr>
          <w:b/>
        </w:rPr>
        <w:t>Determine your pace:</w:t>
      </w:r>
    </w:p>
    <w:p w14:paraId="658DAC31" w14:textId="4B4CEEBA" w:rsidR="003D5DE5" w:rsidRDefault="003D5DE5" w:rsidP="003D5DE5">
      <w:pPr>
        <w:pStyle w:val="Instructions"/>
      </w:pPr>
      <w:r>
        <w:t>__________    +    __________    +    __________    +    __________    =    ___________ (Total steps)</w:t>
      </w:r>
    </w:p>
    <w:p w14:paraId="0713BB0E" w14:textId="77777777" w:rsidR="003D5DE5" w:rsidRDefault="003D5DE5" w:rsidP="003D5DE5">
      <w:pPr>
        <w:pStyle w:val="Instructions"/>
        <w:ind w:left="720"/>
      </w:pPr>
    </w:p>
    <w:p w14:paraId="1AFBC71A" w14:textId="7D721F53" w:rsidR="003D5DE5" w:rsidRDefault="003D5DE5" w:rsidP="003D5DE5">
      <w:pPr>
        <w:pStyle w:val="Instructions"/>
        <w:ind w:left="720"/>
      </w:pPr>
      <w:r>
        <w:t xml:space="preserve">400'    </w:t>
      </w:r>
      <w:r>
        <w:rPr>
          <w:rFonts w:cs="Arial"/>
        </w:rPr>
        <w:t>÷</w:t>
      </w:r>
      <w:r>
        <w:t xml:space="preserve">   Total steps _________= _____________feet/step</w:t>
      </w:r>
    </w:p>
    <w:p w14:paraId="48120111" w14:textId="77777777" w:rsidR="003D5DE5" w:rsidRDefault="003D5DE5" w:rsidP="003D5DE5">
      <w:pPr>
        <w:pStyle w:val="Instructions"/>
        <w:ind w:left="360" w:hanging="360"/>
      </w:pPr>
    </w:p>
    <w:p w14:paraId="1873D446" w14:textId="77777777" w:rsidR="005550A4" w:rsidRDefault="005550A4" w:rsidP="005550A4">
      <w:pPr>
        <w:pStyle w:val="Instructions"/>
        <w:ind w:left="360" w:hanging="360"/>
        <w:rPr>
          <w:b/>
        </w:rPr>
      </w:pPr>
      <w:r w:rsidRPr="0021354A">
        <w:rPr>
          <w:b/>
        </w:rPr>
        <w:t>Determine the unknown distance</w:t>
      </w:r>
      <w:r>
        <w:rPr>
          <w:b/>
        </w:rPr>
        <w:t xml:space="preserve"> #1</w:t>
      </w:r>
      <w:r w:rsidRPr="0021354A">
        <w:rPr>
          <w:b/>
        </w:rPr>
        <w:t>:</w:t>
      </w:r>
    </w:p>
    <w:p w14:paraId="2EA34F6E" w14:textId="77777777" w:rsidR="005550A4" w:rsidRPr="0021354A" w:rsidRDefault="005550A4" w:rsidP="005550A4">
      <w:pPr>
        <w:pStyle w:val="Instructions"/>
        <w:ind w:left="360" w:hanging="360"/>
        <w:rPr>
          <w:b/>
        </w:rPr>
      </w:pPr>
    </w:p>
    <w:p w14:paraId="4A2B0C2C" w14:textId="77777777" w:rsidR="005550A4" w:rsidRDefault="005550A4" w:rsidP="005550A4">
      <w:pPr>
        <w:pStyle w:val="Instructions"/>
        <w:ind w:left="720"/>
      </w:pPr>
      <w:r>
        <w:t xml:space="preserve">Paces _________   </w:t>
      </w:r>
      <w:r>
        <w:rPr>
          <w:rFonts w:cs="Arial"/>
        </w:rPr>
        <w:t>X</w:t>
      </w:r>
      <w:r>
        <w:t xml:space="preserve">  _____ ft/step = _____________ Feet</w:t>
      </w:r>
    </w:p>
    <w:p w14:paraId="707ECC52" w14:textId="77777777" w:rsidR="005550A4" w:rsidRDefault="005550A4" w:rsidP="005550A4"/>
    <w:p w14:paraId="4B716BE9" w14:textId="31B23D80" w:rsidR="005550A4" w:rsidRDefault="005550A4" w:rsidP="005550A4">
      <w:pPr>
        <w:pStyle w:val="Instructions"/>
        <w:ind w:left="360" w:hanging="360"/>
        <w:rPr>
          <w:b/>
        </w:rPr>
      </w:pPr>
      <w:r w:rsidRPr="0021354A">
        <w:rPr>
          <w:b/>
        </w:rPr>
        <w:t>Determine the unknown distance</w:t>
      </w:r>
      <w:r>
        <w:rPr>
          <w:b/>
        </w:rPr>
        <w:t xml:space="preserve"> #2</w:t>
      </w:r>
      <w:r w:rsidRPr="0021354A">
        <w:rPr>
          <w:b/>
        </w:rPr>
        <w:t>:</w:t>
      </w:r>
    </w:p>
    <w:p w14:paraId="5945A8E1" w14:textId="77777777" w:rsidR="005550A4" w:rsidRPr="0021354A" w:rsidRDefault="005550A4" w:rsidP="005550A4">
      <w:pPr>
        <w:pStyle w:val="Instructions"/>
        <w:ind w:left="360" w:hanging="360"/>
        <w:rPr>
          <w:b/>
        </w:rPr>
      </w:pPr>
    </w:p>
    <w:p w14:paraId="606C9468" w14:textId="77777777" w:rsidR="005550A4" w:rsidRDefault="005550A4" w:rsidP="005550A4">
      <w:pPr>
        <w:pStyle w:val="Instructions"/>
        <w:ind w:left="720"/>
      </w:pPr>
      <w:r>
        <w:t xml:space="preserve">Paces _________   </w:t>
      </w:r>
      <w:r>
        <w:rPr>
          <w:rFonts w:cs="Arial"/>
        </w:rPr>
        <w:t>X</w:t>
      </w:r>
      <w:r>
        <w:t xml:space="preserve">  _____ ft/step = _____________ Feet</w:t>
      </w:r>
    </w:p>
    <w:p w14:paraId="40863D5C" w14:textId="77777777" w:rsidR="005550A4" w:rsidRDefault="005550A4" w:rsidP="005550A4"/>
    <w:p w14:paraId="7D457364" w14:textId="77777777" w:rsidR="00D863B4" w:rsidRDefault="00D863B4">
      <w:pPr>
        <w:spacing w:after="160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14:paraId="390ABB34" w14:textId="29A36AD0" w:rsidR="00E75A06" w:rsidRDefault="003D08B5" w:rsidP="00464C0D">
      <w:pPr>
        <w:pStyle w:val="Heading1"/>
      </w:pPr>
      <w:r>
        <w:lastRenderedPageBreak/>
        <w:t>Questions</w:t>
      </w:r>
    </w:p>
    <w:p w14:paraId="30868F1A" w14:textId="77777777" w:rsidR="005550A4" w:rsidRDefault="005550A4" w:rsidP="00C04B4B">
      <w:pPr>
        <w:pStyle w:val="ListParagraph"/>
        <w:numPr>
          <w:ilvl w:val="0"/>
          <w:numId w:val="3"/>
        </w:numPr>
      </w:pPr>
      <w:r>
        <w:t>How long is the course?  ____________ Feet.</w:t>
      </w:r>
    </w:p>
    <w:p w14:paraId="3326B62F" w14:textId="1FB7894F" w:rsidR="005550A4" w:rsidRDefault="005550A4" w:rsidP="00C04B4B">
      <w:pPr>
        <w:pStyle w:val="ListParagraph"/>
        <w:numPr>
          <w:ilvl w:val="0"/>
          <w:numId w:val="3"/>
        </w:numPr>
      </w:pPr>
      <w:r>
        <w:t>Describe course location #1</w:t>
      </w:r>
    </w:p>
    <w:p w14:paraId="4AC96786" w14:textId="0CE7C96B" w:rsidR="00C04B4B" w:rsidRDefault="00C04B4B" w:rsidP="005550A4">
      <w:pPr>
        <w:pStyle w:val="ListParagraph"/>
      </w:pPr>
      <w:r>
        <w:t>________________________________________________________</w:t>
      </w:r>
    </w:p>
    <w:p w14:paraId="29AAD15F" w14:textId="77777777" w:rsidR="00D863B4" w:rsidRDefault="00D863B4" w:rsidP="00D863B4">
      <w:pPr>
        <w:pStyle w:val="ListParagraph"/>
      </w:pPr>
      <w:r>
        <w:t>________________________________________________________</w:t>
      </w:r>
    </w:p>
    <w:p w14:paraId="3C3C7678" w14:textId="35CD621D" w:rsidR="005550A4" w:rsidRDefault="005550A4" w:rsidP="00CB404F">
      <w:pPr>
        <w:pStyle w:val="ListParagraph"/>
        <w:numPr>
          <w:ilvl w:val="0"/>
          <w:numId w:val="3"/>
        </w:numPr>
      </w:pPr>
      <w:r>
        <w:t>Describe course location #2</w:t>
      </w:r>
    </w:p>
    <w:p w14:paraId="192EE47C" w14:textId="77777777" w:rsidR="00D863B4" w:rsidRDefault="00D863B4" w:rsidP="00D863B4">
      <w:pPr>
        <w:pStyle w:val="ListParagraph"/>
      </w:pPr>
      <w:r>
        <w:t>________________________________________________________</w:t>
      </w:r>
    </w:p>
    <w:p w14:paraId="15C58412" w14:textId="63EE2E5F" w:rsidR="00C04B4B" w:rsidRDefault="00C04B4B" w:rsidP="00C04B4B">
      <w:pPr>
        <w:pStyle w:val="ListParagraph"/>
      </w:pPr>
      <w:r>
        <w:t>________________________________________________________</w:t>
      </w:r>
    </w:p>
    <w:p w14:paraId="0B973385" w14:textId="178B8B6D" w:rsidR="00D863B4" w:rsidRDefault="00D863B4" w:rsidP="00CB404F">
      <w:pPr>
        <w:pStyle w:val="ListParagraph"/>
        <w:numPr>
          <w:ilvl w:val="0"/>
          <w:numId w:val="3"/>
        </w:numPr>
      </w:pPr>
      <w:r>
        <w:t>Why is it important to use a normal stride?</w:t>
      </w:r>
    </w:p>
    <w:p w14:paraId="55685931" w14:textId="77777777" w:rsidR="00C04B4B" w:rsidRDefault="00C04B4B" w:rsidP="00C04B4B">
      <w:pPr>
        <w:pStyle w:val="ListParagraph"/>
      </w:pPr>
      <w:r>
        <w:t>________________________________________________________</w:t>
      </w:r>
    </w:p>
    <w:p w14:paraId="37001AA6" w14:textId="77777777" w:rsidR="00D863B4" w:rsidRDefault="00D863B4" w:rsidP="00D863B4">
      <w:pPr>
        <w:pStyle w:val="ListParagraph"/>
      </w:pPr>
      <w:r>
        <w:t>________________________________________________________</w:t>
      </w:r>
    </w:p>
    <w:p w14:paraId="59607054" w14:textId="77777777" w:rsidR="00D863B4" w:rsidRDefault="00D863B4" w:rsidP="00CB404F">
      <w:pPr>
        <w:pStyle w:val="ListParagraph"/>
        <w:numPr>
          <w:ilvl w:val="0"/>
          <w:numId w:val="3"/>
        </w:numPr>
      </w:pPr>
      <w:r>
        <w:t>How accurate would you expect pacing to be?  Think of your error as feet in 100 feet.  Consider your own variation in steps when you were determining your pace.</w:t>
      </w:r>
    </w:p>
    <w:p w14:paraId="1F327E8D" w14:textId="6997BBEA" w:rsidR="00C04B4B" w:rsidRDefault="00C04B4B" w:rsidP="00C04B4B">
      <w:pPr>
        <w:pStyle w:val="ListParagraph"/>
      </w:pPr>
      <w:r>
        <w:t>________________________________________________________</w:t>
      </w:r>
    </w:p>
    <w:p w14:paraId="33DD43E2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4A821409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7B477C6D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3FAB90C2" w14:textId="77777777" w:rsidR="00102AFC" w:rsidRDefault="00102AFC" w:rsidP="00102AFC">
      <w:pPr>
        <w:pStyle w:val="ListParagraph"/>
      </w:pPr>
    </w:p>
    <w:p w14:paraId="77194918" w14:textId="6521C38C" w:rsidR="00C04B4B" w:rsidRDefault="005D16B1">
      <w:pPr>
        <w:rPr>
          <w:noProof/>
        </w:rPr>
      </w:pPr>
      <w:r>
        <w:br w:type="page"/>
      </w:r>
    </w:p>
    <w:p w14:paraId="3A1CFB20" w14:textId="29086BF7" w:rsidR="003D08B5" w:rsidRDefault="003D08B5" w:rsidP="00C61215">
      <w:pPr>
        <w:pStyle w:val="Heading1"/>
      </w:pPr>
      <w:r>
        <w:lastRenderedPageBreak/>
        <w:t>Teac</w:t>
      </w:r>
      <w:r w:rsidR="00C61215">
        <w:t>h</w:t>
      </w:r>
      <w:r>
        <w:t>ing Notes</w:t>
      </w:r>
    </w:p>
    <w:p w14:paraId="3A5C44F8" w14:textId="6E7BF473" w:rsidR="005550A4" w:rsidRDefault="00293248" w:rsidP="00213D42">
      <w:pPr>
        <w:pStyle w:val="ListParagraph"/>
        <w:numPr>
          <w:ilvl w:val="0"/>
          <w:numId w:val="4"/>
        </w:numPr>
      </w:pPr>
      <w:r>
        <w:t xml:space="preserve">A service road (no traffic) is a good location.   You may be able to </w:t>
      </w:r>
      <w:r w:rsidR="00292513">
        <w:t xml:space="preserve">create </w:t>
      </w:r>
      <w:r>
        <w:t>perm</w:t>
      </w:r>
      <w:r w:rsidR="005550A4">
        <w:t>anent course</w:t>
      </w:r>
      <w:r w:rsidR="00292513">
        <w:t xml:space="preserve"> and mark with paint or stakes. </w:t>
      </w:r>
    </w:p>
    <w:p w14:paraId="732FD5C0" w14:textId="245DC828" w:rsidR="005550A4" w:rsidRDefault="005550A4" w:rsidP="00213D42">
      <w:pPr>
        <w:pStyle w:val="ListParagraph"/>
        <w:numPr>
          <w:ilvl w:val="0"/>
          <w:numId w:val="4"/>
        </w:numPr>
      </w:pPr>
      <w:r>
        <w:t xml:space="preserve">The unknown distance can be one or more easy to locate points on campus.   </w:t>
      </w:r>
      <w:r w:rsidR="00292513">
        <w:t>Generally,</w:t>
      </w:r>
      <w:r>
        <w:t xml:space="preserve"> look for distances easily paced about 150-300 long. </w:t>
      </w:r>
      <w:r w:rsidR="00292513">
        <w:t xml:space="preserve"> It could be an extension of the original 100’ course.  </w:t>
      </w:r>
    </w:p>
    <w:p w14:paraId="3CD45B0E" w14:textId="4EF90302" w:rsidR="00292513" w:rsidRDefault="00292513" w:rsidP="00213D42">
      <w:pPr>
        <w:pStyle w:val="ListParagraph"/>
        <w:numPr>
          <w:ilvl w:val="0"/>
          <w:numId w:val="4"/>
        </w:numPr>
      </w:pPr>
      <w:r>
        <w:t xml:space="preserve">A small amount of topography is OK.  Steep slopes are harder to pace for beginners.  </w:t>
      </w:r>
    </w:p>
    <w:p w14:paraId="6B236388" w14:textId="7EA221EF" w:rsidR="003D08B5" w:rsidRDefault="003D08B5"/>
    <w:sectPr w:rsidR="003D08B5" w:rsidSect="00DC59D2">
      <w:footerReference w:type="defaul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672E3" w14:textId="77777777" w:rsidR="008109BB" w:rsidRDefault="008109BB" w:rsidP="00CD71D0">
      <w:pPr>
        <w:spacing w:after="0" w:line="240" w:lineRule="auto"/>
      </w:pPr>
      <w:r>
        <w:separator/>
      </w:r>
    </w:p>
  </w:endnote>
  <w:endnote w:type="continuationSeparator" w:id="0">
    <w:p w14:paraId="278BAB40" w14:textId="77777777" w:rsidR="008109BB" w:rsidRDefault="008109BB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98CC" w14:textId="77777777" w:rsidR="00292513" w:rsidRDefault="0029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C4A94E0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BF1162">
      <w:rPr>
        <w:noProof/>
      </w:rPr>
      <w:t>4/16/2022</w:t>
    </w:r>
    <w:r w:rsidR="003C5B2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51E8" w14:textId="77777777" w:rsidR="00292513" w:rsidRDefault="002925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F104" w14:textId="77777777" w:rsidR="003D5DE5" w:rsidRDefault="003D5DE5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EB7D" w14:textId="77777777" w:rsidR="008109BB" w:rsidRDefault="008109BB" w:rsidP="00CD71D0">
      <w:pPr>
        <w:spacing w:after="0" w:line="240" w:lineRule="auto"/>
      </w:pPr>
      <w:r>
        <w:separator/>
      </w:r>
    </w:p>
  </w:footnote>
  <w:footnote w:type="continuationSeparator" w:id="0">
    <w:p w14:paraId="06B63365" w14:textId="77777777" w:rsidR="008109BB" w:rsidRDefault="008109BB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54BB4" w14:textId="77777777" w:rsidR="00292513" w:rsidRDefault="0029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D1EC" w14:textId="56D568C6" w:rsidR="00BF1162" w:rsidRDefault="00BF1162" w:rsidP="00BF1162">
    <w:pPr>
      <w:pStyle w:val="Header"/>
    </w:pPr>
    <w:r>
      <w:t xml:space="preserve">Oregon FFA </w:t>
    </w:r>
    <w:r>
      <w:tab/>
      <w:t>Surveying</w:t>
    </w:r>
    <w:r>
      <w:tab/>
    </w:r>
    <w:r>
      <w:fldChar w:fldCharType="begin"/>
    </w:r>
    <w:r>
      <w:instrText xml:space="preserve"> STYLEREF  Title  \* MERGEFORMAT </w:instrText>
    </w:r>
    <w:r>
      <w:fldChar w:fldCharType="separate"/>
    </w:r>
    <w:r>
      <w:rPr>
        <w:noProof/>
      </w:rPr>
      <w:t>Pacing</w:t>
    </w:r>
    <w:r>
      <w:fldChar w:fldCharType="end"/>
    </w:r>
    <w:r>
      <w:t xml:space="preserve"> Activity</w:t>
    </w:r>
  </w:p>
  <w:p w14:paraId="2D213C7A" w14:textId="55E57D82" w:rsidR="00CD71D0" w:rsidRPr="00BF1162" w:rsidRDefault="00CD71D0" w:rsidP="00BF1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0202" w14:textId="77777777" w:rsidR="00292513" w:rsidRDefault="002925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45ED"/>
    <w:multiLevelType w:val="hybridMultilevel"/>
    <w:tmpl w:val="C63A2054"/>
    <w:lvl w:ilvl="0" w:tplc="6DD029D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9511A"/>
    <w:multiLevelType w:val="hybridMultilevel"/>
    <w:tmpl w:val="24B0D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383896">
    <w:abstractNumId w:val="35"/>
  </w:num>
  <w:num w:numId="2" w16cid:durableId="61946764">
    <w:abstractNumId w:val="24"/>
  </w:num>
  <w:num w:numId="3" w16cid:durableId="891311794">
    <w:abstractNumId w:val="18"/>
  </w:num>
  <w:num w:numId="4" w16cid:durableId="59327721">
    <w:abstractNumId w:val="16"/>
  </w:num>
  <w:num w:numId="5" w16cid:durableId="553464980">
    <w:abstractNumId w:val="27"/>
  </w:num>
  <w:num w:numId="6" w16cid:durableId="193154549">
    <w:abstractNumId w:val="30"/>
  </w:num>
  <w:num w:numId="7" w16cid:durableId="1284264115">
    <w:abstractNumId w:val="17"/>
  </w:num>
  <w:num w:numId="8" w16cid:durableId="351683857">
    <w:abstractNumId w:val="32"/>
  </w:num>
  <w:num w:numId="9" w16cid:durableId="1611165928">
    <w:abstractNumId w:val="14"/>
  </w:num>
  <w:num w:numId="10" w16cid:durableId="609707880">
    <w:abstractNumId w:val="4"/>
  </w:num>
  <w:num w:numId="11" w16cid:durableId="1135103076">
    <w:abstractNumId w:val="19"/>
  </w:num>
  <w:num w:numId="12" w16cid:durableId="836459729">
    <w:abstractNumId w:val="31"/>
  </w:num>
  <w:num w:numId="13" w16cid:durableId="722366465">
    <w:abstractNumId w:val="36"/>
  </w:num>
  <w:num w:numId="14" w16cid:durableId="1350062671">
    <w:abstractNumId w:val="26"/>
  </w:num>
  <w:num w:numId="15" w16cid:durableId="455756693">
    <w:abstractNumId w:val="7"/>
  </w:num>
  <w:num w:numId="16" w16cid:durableId="718627754">
    <w:abstractNumId w:val="6"/>
  </w:num>
  <w:num w:numId="17" w16cid:durableId="1857039349">
    <w:abstractNumId w:val="21"/>
  </w:num>
  <w:num w:numId="18" w16cid:durableId="888146042">
    <w:abstractNumId w:val="8"/>
  </w:num>
  <w:num w:numId="19" w16cid:durableId="2078429405">
    <w:abstractNumId w:val="13"/>
  </w:num>
  <w:num w:numId="20" w16cid:durableId="1042098806">
    <w:abstractNumId w:val="20"/>
  </w:num>
  <w:num w:numId="21" w16cid:durableId="2140611081">
    <w:abstractNumId w:val="29"/>
  </w:num>
  <w:num w:numId="22" w16cid:durableId="1891379775">
    <w:abstractNumId w:val="15"/>
  </w:num>
  <w:num w:numId="23" w16cid:durableId="1325426301">
    <w:abstractNumId w:val="10"/>
  </w:num>
  <w:num w:numId="24" w16cid:durableId="1274560199">
    <w:abstractNumId w:val="25"/>
  </w:num>
  <w:num w:numId="25" w16cid:durableId="559634181">
    <w:abstractNumId w:val="5"/>
  </w:num>
  <w:num w:numId="26" w16cid:durableId="2063675124">
    <w:abstractNumId w:val="1"/>
  </w:num>
  <w:num w:numId="27" w16cid:durableId="311955550">
    <w:abstractNumId w:val="12"/>
  </w:num>
  <w:num w:numId="28" w16cid:durableId="1125588514">
    <w:abstractNumId w:val="22"/>
  </w:num>
  <w:num w:numId="29" w16cid:durableId="343361639">
    <w:abstractNumId w:val="33"/>
  </w:num>
  <w:num w:numId="30" w16cid:durableId="1454472272">
    <w:abstractNumId w:val="23"/>
  </w:num>
  <w:num w:numId="31" w16cid:durableId="1263143580">
    <w:abstractNumId w:val="9"/>
  </w:num>
  <w:num w:numId="32" w16cid:durableId="1459488638">
    <w:abstractNumId w:val="28"/>
  </w:num>
  <w:num w:numId="33" w16cid:durableId="193269866">
    <w:abstractNumId w:val="3"/>
  </w:num>
  <w:num w:numId="34" w16cid:durableId="1435859320">
    <w:abstractNumId w:val="2"/>
  </w:num>
  <w:num w:numId="35" w16cid:durableId="593899282">
    <w:abstractNumId w:val="0"/>
    <w:lvlOverride w:ilvl="0">
      <w:startOverride w:val="1"/>
    </w:lvlOverride>
  </w:num>
  <w:num w:numId="36" w16cid:durableId="153836210">
    <w:abstractNumId w:val="0"/>
  </w:num>
  <w:num w:numId="37" w16cid:durableId="236522987">
    <w:abstractNumId w:val="11"/>
  </w:num>
  <w:num w:numId="38" w16cid:durableId="10764376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40544"/>
    <w:rsid w:val="00095BE9"/>
    <w:rsid w:val="000E6131"/>
    <w:rsid w:val="00102AFC"/>
    <w:rsid w:val="001179F3"/>
    <w:rsid w:val="00132629"/>
    <w:rsid w:val="00183F44"/>
    <w:rsid w:val="00207B0D"/>
    <w:rsid w:val="00213D42"/>
    <w:rsid w:val="00266CF0"/>
    <w:rsid w:val="00292513"/>
    <w:rsid w:val="00293248"/>
    <w:rsid w:val="002C28D2"/>
    <w:rsid w:val="002E0F41"/>
    <w:rsid w:val="003A273B"/>
    <w:rsid w:val="003C5B2F"/>
    <w:rsid w:val="003D08B5"/>
    <w:rsid w:val="003D5DE5"/>
    <w:rsid w:val="00464C0D"/>
    <w:rsid w:val="005550A4"/>
    <w:rsid w:val="005B549F"/>
    <w:rsid w:val="005D16B1"/>
    <w:rsid w:val="005F1F41"/>
    <w:rsid w:val="00654ECF"/>
    <w:rsid w:val="00672761"/>
    <w:rsid w:val="006A6900"/>
    <w:rsid w:val="00726CDC"/>
    <w:rsid w:val="00807F4B"/>
    <w:rsid w:val="008109BB"/>
    <w:rsid w:val="008D23CB"/>
    <w:rsid w:val="00977AF9"/>
    <w:rsid w:val="00A6043C"/>
    <w:rsid w:val="00A9258A"/>
    <w:rsid w:val="00AC1350"/>
    <w:rsid w:val="00BF1162"/>
    <w:rsid w:val="00C04B4B"/>
    <w:rsid w:val="00C61215"/>
    <w:rsid w:val="00C7725F"/>
    <w:rsid w:val="00C92568"/>
    <w:rsid w:val="00CB404F"/>
    <w:rsid w:val="00CD71D0"/>
    <w:rsid w:val="00CE2A2C"/>
    <w:rsid w:val="00CF1F6C"/>
    <w:rsid w:val="00D863B4"/>
    <w:rsid w:val="00DC59D2"/>
    <w:rsid w:val="00E70329"/>
    <w:rsid w:val="00E75A06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162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F11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11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11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BF11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1162"/>
  </w:style>
  <w:style w:type="paragraph" w:styleId="ListParagraph">
    <w:name w:val="List Paragraph"/>
    <w:basedOn w:val="Normal"/>
    <w:uiPriority w:val="34"/>
    <w:qFormat/>
    <w:rsid w:val="00BF116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F116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162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F116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1162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BF11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162"/>
  </w:style>
  <w:style w:type="paragraph" w:styleId="Footer">
    <w:name w:val="footer"/>
    <w:basedOn w:val="Normal"/>
    <w:link w:val="FooterChar"/>
    <w:uiPriority w:val="99"/>
    <w:unhideWhenUsed/>
    <w:rsid w:val="00BF11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162"/>
  </w:style>
  <w:style w:type="character" w:customStyle="1" w:styleId="Heading2Char">
    <w:name w:val="Heading 2 Char"/>
    <w:basedOn w:val="DefaultParagraphFont"/>
    <w:link w:val="Heading2"/>
    <w:uiPriority w:val="9"/>
    <w:rsid w:val="00BF1162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1162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BF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11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162"/>
    <w:rPr>
      <w:color w:val="605E5C"/>
      <w:shd w:val="clear" w:color="auto" w:fill="E1DFDD"/>
    </w:rPr>
  </w:style>
  <w:style w:type="paragraph" w:customStyle="1" w:styleId="Default">
    <w:name w:val="Default"/>
    <w:rsid w:val="00BF11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BF1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1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1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62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F1162"/>
    <w:rPr>
      <w:color w:val="954F72" w:themeColor="followedHyperlink"/>
      <w:u w:val="single"/>
    </w:rPr>
  </w:style>
  <w:style w:type="paragraph" w:customStyle="1" w:styleId="Instructions">
    <w:name w:val="Instructions"/>
    <w:basedOn w:val="Normal"/>
    <w:rsid w:val="003D5DE5"/>
    <w:pPr>
      <w:spacing w:before="60" w:after="0" w:line="240" w:lineRule="auto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24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Pacing Activity</dc:title>
  <dc:subject/>
  <dc:creator>Michael Spiess</dc:creator>
  <cp:keywords/>
  <dc:description/>
  <cp:lastModifiedBy>Michael Spiess</cp:lastModifiedBy>
  <cp:revision>8</cp:revision>
  <dcterms:created xsi:type="dcterms:W3CDTF">2022-04-15T22:04:00Z</dcterms:created>
  <dcterms:modified xsi:type="dcterms:W3CDTF">2022-09-06T12:43:00Z</dcterms:modified>
</cp:coreProperties>
</file>